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66CB9" w14:textId="77777777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SPROTE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76D5A11D" w14:textId="4B9BAA21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Beauvale Priory.</w:t>
      </w:r>
    </w:p>
    <w:p w14:paraId="7C92C04E" w14:textId="77777777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E86A65" w14:textId="77777777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67A7D" w14:textId="77777777" w:rsidR="0009105D" w:rsidRPr="00FF328A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41D5C010" w14:textId="77777777" w:rsidR="0009105D" w:rsidRPr="00FF328A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4035F790" w14:textId="77777777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7167204F" w14:textId="77777777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F5E1A" w14:textId="77777777" w:rsidR="0009105D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9D866" w14:textId="77777777" w:rsidR="0009105D" w:rsidRPr="00FF328A" w:rsidRDefault="0009105D" w:rsidP="000910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7F25F32B" w14:textId="5F4F896F" w:rsidR="00BA00AB" w:rsidRPr="0009105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910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42BA4" w14:textId="77777777" w:rsidR="0009105D" w:rsidRDefault="0009105D" w:rsidP="009139A6">
      <w:r>
        <w:separator/>
      </w:r>
    </w:p>
  </w:endnote>
  <w:endnote w:type="continuationSeparator" w:id="0">
    <w:p w14:paraId="0D2DCF07" w14:textId="77777777" w:rsidR="0009105D" w:rsidRDefault="000910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004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4C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B7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B3E0" w14:textId="77777777" w:rsidR="0009105D" w:rsidRDefault="0009105D" w:rsidP="009139A6">
      <w:r>
        <w:separator/>
      </w:r>
    </w:p>
  </w:footnote>
  <w:footnote w:type="continuationSeparator" w:id="0">
    <w:p w14:paraId="7B0004B3" w14:textId="77777777" w:rsidR="0009105D" w:rsidRDefault="000910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31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DF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994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5D"/>
    <w:rsid w:val="000666E0"/>
    <w:rsid w:val="0009105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6EC8C"/>
  <w15:chartTrackingRefBased/>
  <w15:docId w15:val="{61E83D7D-A44F-48D8-8CB4-D5448BED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2021-09-28T19:53:00Z</dcterms:created>
  <dcterms:modified xsi:type="dcterms:W3CDTF">2021-09-28T19:55:00Z</dcterms:modified>
</cp:coreProperties>
</file>